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39DC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49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7149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AB7149">
        <w:rPr>
          <w:b/>
          <w:i/>
          <w:noProof/>
          <w:sz w:val="28"/>
        </w:rPr>
        <w:t>S4-23</w:t>
      </w:r>
      <w:r w:rsidR="00326116">
        <w:rPr>
          <w:b/>
          <w:i/>
          <w:noProof/>
          <w:sz w:val="28"/>
        </w:rPr>
        <w:t>0127</w:t>
      </w:r>
    </w:p>
    <w:p w14:paraId="7CB45193" w14:textId="6BC9B709" w:rsidR="001E41F3" w:rsidRDefault="007A76F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3E000C"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</w:t>
      </w:r>
      <w:r w:rsidR="003E000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E000C">
        <w:rPr>
          <w:b/>
          <w:noProof/>
          <w:sz w:val="24"/>
        </w:rPr>
        <w:t>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0C229" w:rsidR="001E41F3" w:rsidRPr="00410371" w:rsidRDefault="00F14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26.17</w:t>
            </w:r>
            <w:r w:rsidR="00C323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6C3A7" w:rsidR="001E41F3" w:rsidRPr="00410371" w:rsidRDefault="00F145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26116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D91F8" w:rsidR="001E41F3" w:rsidRPr="00410371" w:rsidRDefault="00F14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30778" w:rsidR="001E41F3" w:rsidRPr="00410371" w:rsidRDefault="00D7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3F0C3C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630548" w14:paraId="3A6CEE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C00F1" w14:textId="77777777" w:rsidR="00630548" w:rsidRPr="00F25D98" w:rsidRDefault="006305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F1A9C" w:rsidR="00F25D98" w:rsidRDefault="00A40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2CB8A6" w:rsidR="00F25D98" w:rsidRDefault="00A404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5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80405">
        <w:tc>
          <w:tcPr>
            <w:tcW w:w="9682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80405">
        <w:tc>
          <w:tcPr>
            <w:tcW w:w="188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060A9" w:rsidR="001E41F3" w:rsidRDefault="000927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test vectors </w:t>
            </w:r>
            <w:proofErr w:type="gramStart"/>
            <w:r w:rsidR="00C3236E">
              <w:t>as a result of</w:t>
            </w:r>
            <w:proofErr w:type="gramEnd"/>
            <w:r w:rsidR="00C3236E">
              <w:t xml:space="preserve"> c</w:t>
            </w:r>
            <w:r w:rsidR="005A30A9">
              <w:t>orrection of a saturati</w:t>
            </w:r>
            <w:r w:rsidR="00A100AF">
              <w:t>o</w:t>
            </w:r>
            <w:r w:rsidR="005A30A9">
              <w:t xml:space="preserve">n issue in the </w:t>
            </w:r>
            <w:r w:rsidR="00523C98">
              <w:t>AMR-WB fixed-point codec</w:t>
            </w:r>
            <w:r w:rsidR="00C3236E">
              <w:t xml:space="preserve"> (</w:t>
            </w:r>
            <w:r w:rsidR="000C6CA3" w:rsidRPr="000C6CA3">
              <w:t>c4t64fx.c</w:t>
            </w:r>
            <w:r w:rsidR="000C6CA3">
              <w:t>)</w:t>
            </w:r>
          </w:p>
        </w:tc>
      </w:tr>
      <w:tr w:rsidR="001E41F3" w14:paraId="05C08479" w14:textId="77777777" w:rsidTr="00380405">
        <w:tc>
          <w:tcPr>
            <w:tcW w:w="188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80405">
        <w:tc>
          <w:tcPr>
            <w:tcW w:w="188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82260" w:rsidR="001E41F3" w:rsidRDefault="00523C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VoiceAge</w:t>
            </w:r>
            <w:proofErr w:type="spellEnd"/>
            <w:r>
              <w:t xml:space="preserve"> Corporation, Qualcomm Incorporated</w:t>
            </w:r>
          </w:p>
        </w:tc>
      </w:tr>
      <w:tr w:rsidR="001E41F3" w14:paraId="4196B218" w14:textId="77777777" w:rsidTr="00380405">
        <w:tc>
          <w:tcPr>
            <w:tcW w:w="188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BAB32B" w:rsidR="001E41F3" w:rsidRDefault="003560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380405">
        <w:tc>
          <w:tcPr>
            <w:tcW w:w="188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80405">
        <w:tc>
          <w:tcPr>
            <w:tcW w:w="188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7175B" w:rsidR="001E41F3" w:rsidRDefault="003560D2">
            <w:pPr>
              <w:pStyle w:val="CRCoverPage"/>
              <w:spacing w:after="0"/>
              <w:ind w:left="100"/>
              <w:rPr>
                <w:noProof/>
              </w:rPr>
            </w:pPr>
            <w:r>
              <w:t>AMRWB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E67AD" w:rsidR="001E41F3" w:rsidRDefault="00690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380405">
        <w:tc>
          <w:tcPr>
            <w:tcW w:w="188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80405">
        <w:trPr>
          <w:cantSplit/>
        </w:trPr>
        <w:tc>
          <w:tcPr>
            <w:tcW w:w="188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46E69" w:rsidR="001E41F3" w:rsidRDefault="008052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EA47" w:rsidR="001E41F3" w:rsidRDefault="008052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0AED">
              <w:t>17</w:t>
            </w:r>
          </w:p>
        </w:tc>
      </w:tr>
      <w:tr w:rsidR="001E41F3" w14:paraId="30122F0C" w14:textId="77777777" w:rsidTr="00380405">
        <w:tc>
          <w:tcPr>
            <w:tcW w:w="188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80405">
        <w:tc>
          <w:tcPr>
            <w:tcW w:w="188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80405"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21819" w:rsidR="001E41F3" w:rsidRDefault="000C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AMR-WB test vectors is needed </w:t>
            </w:r>
            <w:r w:rsidR="00F82309">
              <w:rPr>
                <w:noProof/>
              </w:rPr>
              <w:t>due to a correction of s</w:t>
            </w:r>
            <w:r w:rsidR="00625A16">
              <w:rPr>
                <w:noProof/>
              </w:rPr>
              <w:t>aturation of the AMR-WB fixed-point codec synthesis</w:t>
            </w:r>
            <w:r w:rsidR="0088574A">
              <w:rPr>
                <w:noProof/>
              </w:rPr>
              <w:t xml:space="preserve"> for specific signals when operating </w:t>
            </w:r>
            <w:r w:rsidR="00DE3E63">
              <w:rPr>
                <w:noProof/>
              </w:rPr>
              <w:t>i</w:t>
            </w:r>
            <w:r w:rsidR="0088574A">
              <w:rPr>
                <w:noProof/>
              </w:rPr>
              <w:t>n</w:t>
            </w:r>
            <w:r w:rsidR="009B69EF">
              <w:rPr>
                <w:noProof/>
              </w:rPr>
              <w:t xml:space="preserve"> dtx mode. </w:t>
            </w:r>
          </w:p>
        </w:tc>
      </w:tr>
      <w:tr w:rsidR="001E41F3" w14:paraId="4CA74D09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6597E" w:rsidR="001E41F3" w:rsidRDefault="00F82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vectors are updated.</w:t>
            </w:r>
          </w:p>
        </w:tc>
      </w:tr>
      <w:tr w:rsidR="001E41F3" w14:paraId="1F886379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80405">
        <w:tc>
          <w:tcPr>
            <w:tcW w:w="27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E2068" w:rsidR="001E41F3" w:rsidRDefault="008A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vectors would not reflect the specification </w:t>
            </w:r>
            <w:r w:rsidR="004A70BD">
              <w:rPr>
                <w:noProof/>
              </w:rPr>
              <w:t>of AMR-WB fixed-point code.</w:t>
            </w:r>
          </w:p>
        </w:tc>
      </w:tr>
      <w:tr w:rsidR="001E41F3" w14:paraId="034AF533" w14:textId="77777777" w:rsidTr="00380405">
        <w:tc>
          <w:tcPr>
            <w:tcW w:w="273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80405"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96625" w:rsidR="001E41F3" w:rsidRPr="008E30A9" w:rsidRDefault="004A70BD" w:rsidP="008E30A9">
            <w:pPr>
              <w:pStyle w:val="CRCoverPage"/>
              <w:ind w:left="100"/>
              <w:rPr>
                <w:noProof/>
                <w:lang w:val="en-CA"/>
              </w:rPr>
            </w:pPr>
            <w:r>
              <w:rPr>
                <w:noProof/>
              </w:rPr>
              <w:t>E</w:t>
            </w:r>
            <w:r w:rsidR="00E51CB2">
              <w:rPr>
                <w:noProof/>
              </w:rPr>
              <w:t>lectronic attachment</w:t>
            </w:r>
            <w:r w:rsidR="003451DF">
              <w:rPr>
                <w:noProof/>
              </w:rPr>
              <w:t>.</w:t>
            </w:r>
          </w:p>
        </w:tc>
      </w:tr>
      <w:tr w:rsidR="001E41F3" w14:paraId="56E1E6C3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78EF7" w:rsidR="001E41F3" w:rsidRDefault="00345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459A4" w:rsidR="001E41F3" w:rsidRDefault="00345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FE675" w:rsidR="001E41F3" w:rsidRDefault="00345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80405">
        <w:tc>
          <w:tcPr>
            <w:tcW w:w="273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80405">
        <w:tc>
          <w:tcPr>
            <w:tcW w:w="27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80405"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80405"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1D113" w14:textId="77777777" w:rsidR="00193CA9" w:rsidRPr="00A53D43" w:rsidRDefault="00193CA9" w:rsidP="00193CA9">
      <w:pPr>
        <w:jc w:val="center"/>
        <w:rPr>
          <w:b/>
          <w:bCs/>
          <w:noProof/>
          <w:sz w:val="28"/>
          <w:szCs w:val="28"/>
          <w:lang w:eastAsia="ko-KR"/>
        </w:rPr>
      </w:pPr>
      <w:r w:rsidRPr="00D77644">
        <w:rPr>
          <w:b/>
          <w:bCs/>
          <w:noProof/>
          <w:sz w:val="28"/>
          <w:szCs w:val="28"/>
        </w:rPr>
        <w:lastRenderedPageBreak/>
        <w:t>*** Start change 1 ***</w:t>
      </w:r>
    </w:p>
    <w:p w14:paraId="68C9CD36" w14:textId="0CBB356D" w:rsidR="001E41F3" w:rsidRDefault="001E41F3">
      <w:pPr>
        <w:rPr>
          <w:noProof/>
        </w:rPr>
      </w:pPr>
    </w:p>
    <w:p w14:paraId="24FCB120" w14:textId="4D7DEC07" w:rsidR="00C17BFD" w:rsidRPr="00F7738C" w:rsidRDefault="00C17BFD" w:rsidP="00C17BFD">
      <w:pPr>
        <w:rPr>
          <w:b/>
          <w:bCs/>
          <w:noProof/>
          <w:sz w:val="28"/>
          <w:szCs w:val="28"/>
        </w:rPr>
      </w:pPr>
      <w:r w:rsidRPr="00F7738C">
        <w:rPr>
          <w:b/>
          <w:bCs/>
          <w:noProof/>
          <w:sz w:val="28"/>
          <w:szCs w:val="28"/>
        </w:rPr>
        <w:t>Description</w:t>
      </w:r>
    </w:p>
    <w:p w14:paraId="52EDE9BD" w14:textId="4B167E99" w:rsidR="00AC0D05" w:rsidRDefault="00C17BFD" w:rsidP="00C17BFD">
      <w:pPr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The set of test vectors is updated in the electronic attachement</w:t>
      </w:r>
      <w:r w:rsidR="00E13779">
        <w:rPr>
          <w:bCs/>
          <w:noProof/>
          <w:sz w:val="28"/>
          <w:szCs w:val="28"/>
        </w:rPr>
        <w:t>, accessible via the link below,</w:t>
      </w:r>
      <w:r>
        <w:rPr>
          <w:bCs/>
          <w:noProof/>
          <w:sz w:val="28"/>
          <w:szCs w:val="28"/>
        </w:rPr>
        <w:t xml:space="preserve"> to reflect the correct</w:t>
      </w:r>
      <w:r w:rsidR="00D30B35">
        <w:rPr>
          <w:bCs/>
          <w:noProof/>
          <w:sz w:val="28"/>
          <w:szCs w:val="28"/>
        </w:rPr>
        <w:t xml:space="preserve">ion in </w:t>
      </w:r>
      <w:r w:rsidR="00D30B35" w:rsidRPr="00D30B35">
        <w:rPr>
          <w:bCs/>
          <w:noProof/>
          <w:sz w:val="28"/>
          <w:szCs w:val="28"/>
        </w:rPr>
        <w:t>c4t64fx.c</w:t>
      </w:r>
      <w:r>
        <w:rPr>
          <w:bCs/>
          <w:noProof/>
          <w:sz w:val="28"/>
          <w:szCs w:val="28"/>
        </w:rPr>
        <w:t>.</w:t>
      </w:r>
      <w:r w:rsidR="00D30B35">
        <w:rPr>
          <w:bCs/>
          <w:noProof/>
          <w:sz w:val="28"/>
          <w:szCs w:val="28"/>
        </w:rPr>
        <w:t xml:space="preserve"> </w:t>
      </w:r>
    </w:p>
    <w:p w14:paraId="08819E3D" w14:textId="77777777" w:rsidR="00E13779" w:rsidRDefault="001611C7" w:rsidP="00C17BFD">
      <w:pPr>
        <w:rPr>
          <w:bCs/>
          <w:i/>
          <w:iCs/>
          <w:noProof/>
          <w:sz w:val="28"/>
          <w:szCs w:val="28"/>
        </w:rPr>
      </w:pPr>
      <w:r w:rsidRPr="001611C7">
        <w:rPr>
          <w:bCs/>
          <w:i/>
          <w:iCs/>
          <w:noProof/>
          <w:sz w:val="28"/>
          <w:szCs w:val="28"/>
        </w:rPr>
        <w:t>https://usherbrooke-my.sharepoint.com/:u:/g/personal/jelm2901_usherbrooke_ca/ETC9kwKOp1tIhc-dgEXusBcB_FjOHPRjT7qFtATDPeVdSQ?e=opNTn8</w:t>
      </w:r>
      <w:r w:rsidRPr="001611C7">
        <w:rPr>
          <w:bCs/>
          <w:i/>
          <w:iCs/>
          <w:noProof/>
          <w:sz w:val="28"/>
          <w:szCs w:val="28"/>
        </w:rPr>
        <w:t xml:space="preserve"> </w:t>
      </w:r>
    </w:p>
    <w:p w14:paraId="7363511F" w14:textId="77777777" w:rsidR="00E13779" w:rsidRDefault="00E13779" w:rsidP="00C17BFD">
      <w:pPr>
        <w:rPr>
          <w:bCs/>
          <w:i/>
          <w:iCs/>
          <w:noProof/>
          <w:sz w:val="28"/>
          <w:szCs w:val="28"/>
        </w:rPr>
      </w:pPr>
    </w:p>
    <w:p w14:paraId="0D23EA27" w14:textId="77777777" w:rsidR="00C17BFD" w:rsidRDefault="00D7567F" w:rsidP="00C17BFD">
      <w:pPr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L</w:t>
      </w:r>
      <w:r w:rsidR="00D30B35">
        <w:rPr>
          <w:bCs/>
          <w:noProof/>
          <w:sz w:val="28"/>
          <w:szCs w:val="28"/>
        </w:rPr>
        <w:t xml:space="preserve">ist of </w:t>
      </w:r>
      <w:r w:rsidR="00630548">
        <w:rPr>
          <w:bCs/>
          <w:noProof/>
          <w:sz w:val="28"/>
          <w:szCs w:val="28"/>
        </w:rPr>
        <w:t xml:space="preserve">the </w:t>
      </w:r>
      <w:r w:rsidR="00D30B35">
        <w:rPr>
          <w:bCs/>
          <w:noProof/>
          <w:sz w:val="28"/>
          <w:szCs w:val="28"/>
        </w:rPr>
        <w:t>affected test vectors:</w:t>
      </w:r>
    </w:p>
    <w:p w14:paraId="5EE671EB" w14:textId="77777777" w:rsidR="001A63E3" w:rsidRPr="001A63E3" w:rsidRDefault="001A63E3" w:rsidP="001A63E3">
      <w:pPr>
        <w:rPr>
          <w:lang w:val="fr-CA"/>
        </w:rPr>
      </w:pPr>
      <w:r w:rsidRPr="001A63E3">
        <w:rPr>
          <w:lang w:val="fr-CA"/>
        </w:rPr>
        <w:t>T/T_885/T02_885.cod</w:t>
      </w:r>
    </w:p>
    <w:p w14:paraId="49AD3909" w14:textId="77777777" w:rsidR="001A63E3" w:rsidRPr="001A63E3" w:rsidRDefault="001A63E3" w:rsidP="001A63E3">
      <w:pPr>
        <w:rPr>
          <w:lang w:val="fr-CA"/>
        </w:rPr>
      </w:pPr>
      <w:r w:rsidRPr="001A63E3">
        <w:rPr>
          <w:lang w:val="fr-CA"/>
        </w:rPr>
        <w:t>T/T_885/T02_885.out</w:t>
      </w:r>
    </w:p>
    <w:p w14:paraId="1571E0FE" w14:textId="77777777" w:rsidR="001A63E3" w:rsidRPr="001A63E3" w:rsidRDefault="001A63E3" w:rsidP="001A63E3">
      <w:pPr>
        <w:rPr>
          <w:lang w:val="fr-CA"/>
        </w:rPr>
      </w:pPr>
      <w:r w:rsidRPr="001A63E3">
        <w:rPr>
          <w:lang w:val="fr-CA"/>
        </w:rPr>
        <w:t>T/T_885/T03_885.cod</w:t>
      </w:r>
    </w:p>
    <w:p w14:paraId="32862581" w14:textId="77777777" w:rsidR="001A63E3" w:rsidRDefault="001A63E3" w:rsidP="001A63E3">
      <w:pPr>
        <w:rPr>
          <w:lang w:val="fr-CA"/>
        </w:rPr>
      </w:pPr>
      <w:r w:rsidRPr="001A63E3">
        <w:rPr>
          <w:lang w:val="fr-CA"/>
        </w:rPr>
        <w:t>T/T_885/T03_885.out</w:t>
      </w:r>
      <w:r w:rsidRPr="001A63E3">
        <w:rPr>
          <w:lang w:val="fr-CA"/>
        </w:rPr>
        <w:t xml:space="preserve"> </w:t>
      </w:r>
    </w:p>
    <w:p w14:paraId="7312DB57" w14:textId="247EE0E3" w:rsidR="005221BD" w:rsidRPr="005221BD" w:rsidRDefault="005221BD" w:rsidP="001A63E3">
      <w:pPr>
        <w:rPr>
          <w:lang w:val="fr-CA"/>
        </w:rPr>
      </w:pPr>
      <w:r w:rsidRPr="005221BD">
        <w:rPr>
          <w:lang w:val="fr-CA"/>
        </w:rPr>
        <w:t>T/T_1265/T02_1265.cod</w:t>
      </w:r>
    </w:p>
    <w:p w14:paraId="35759C55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T/T_1265/T02_1265.out</w:t>
      </w:r>
    </w:p>
    <w:p w14:paraId="7BFB28F0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T/T_1265/T03_1265.cod</w:t>
      </w:r>
    </w:p>
    <w:p w14:paraId="6D5E8B00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T/T_1265/T03_1265.out</w:t>
      </w:r>
    </w:p>
    <w:p w14:paraId="5F077D1A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T/T_1425/T02_1425.cod</w:t>
      </w:r>
    </w:p>
    <w:p w14:paraId="3D574342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T/T_1425/T02_1425.out</w:t>
      </w:r>
    </w:p>
    <w:p w14:paraId="57BC1BA2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T/T_1425/T03_1425.cod</w:t>
      </w:r>
    </w:p>
    <w:p w14:paraId="667CFBD4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T/T_1425/T03_1425.out</w:t>
      </w:r>
    </w:p>
    <w:p w14:paraId="63D5D605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T/T_1585/T03_1585.cod</w:t>
      </w:r>
    </w:p>
    <w:p w14:paraId="1D806E23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T/T_1585/T03_1585.out</w:t>
      </w:r>
    </w:p>
    <w:p w14:paraId="630DF2E7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T/T_1825/T02_1825.cod</w:t>
      </w:r>
    </w:p>
    <w:p w14:paraId="292C7EFB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T/T_1825/T02_1825.out</w:t>
      </w:r>
    </w:p>
    <w:p w14:paraId="2B102EB7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T/T_1825/T03_1825.cod</w:t>
      </w:r>
    </w:p>
    <w:p w14:paraId="26DCD98E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T/T_1825/T03_1825.out</w:t>
      </w:r>
    </w:p>
    <w:p w14:paraId="0192E379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T/T_1985/T02_1985.cod</w:t>
      </w:r>
    </w:p>
    <w:p w14:paraId="7B2D45FC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T/T_1985/T02_1985.out</w:t>
      </w:r>
    </w:p>
    <w:p w14:paraId="12E2DB1F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T/T_1985/T03_1985.cod</w:t>
      </w:r>
    </w:p>
    <w:p w14:paraId="23FCFBF8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T/T_1985/T03_1985.out</w:t>
      </w:r>
    </w:p>
    <w:p w14:paraId="3B5B2C6A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T/T_2305/T02_2305.cod</w:t>
      </w:r>
    </w:p>
    <w:p w14:paraId="33C3B7C0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T/T_2305/T02_2305.out</w:t>
      </w:r>
    </w:p>
    <w:p w14:paraId="766D0109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lastRenderedPageBreak/>
        <w:t>T/T_2305/T03_2305.cod</w:t>
      </w:r>
    </w:p>
    <w:p w14:paraId="4ECDB0A0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T/T_2305/T03_2305.out</w:t>
      </w:r>
    </w:p>
    <w:p w14:paraId="43FDDBCB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T/T_2385/T02_2385.cod</w:t>
      </w:r>
    </w:p>
    <w:p w14:paraId="7CE5C346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T/T_2385/T02_2385.out</w:t>
      </w:r>
    </w:p>
    <w:p w14:paraId="15814E0B" w14:textId="77777777" w:rsidR="005221BD" w:rsidRPr="005221BD" w:rsidRDefault="005221BD" w:rsidP="005221BD">
      <w:pPr>
        <w:rPr>
          <w:lang w:val="fr-CA"/>
        </w:rPr>
      </w:pPr>
      <w:r w:rsidRPr="005221BD">
        <w:rPr>
          <w:lang w:val="fr-CA"/>
        </w:rPr>
        <w:t>T/T_2385/T03_2385.cod</w:t>
      </w:r>
    </w:p>
    <w:p w14:paraId="55F3F031" w14:textId="1C9BA7FB" w:rsidR="004574AD" w:rsidRPr="008A5CCF" w:rsidRDefault="005221BD" w:rsidP="005221BD">
      <w:pPr>
        <w:rPr>
          <w:u w:val="single"/>
          <w:lang w:val="fr-CA"/>
        </w:rPr>
      </w:pPr>
      <w:r w:rsidRPr="005221BD">
        <w:rPr>
          <w:lang w:val="fr-CA"/>
        </w:rPr>
        <w:t>T/T_2385/T03_2385.out</w:t>
      </w:r>
    </w:p>
    <w:p w14:paraId="5AFF3193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/T_1425/Dtx3_1425.cod</w:t>
      </w:r>
    </w:p>
    <w:p w14:paraId="0B1DB583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/T_1425/Dtx3_1425.out</w:t>
      </w:r>
    </w:p>
    <w:p w14:paraId="0DC925A7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/T_1825/Dtx3_1825.cod</w:t>
      </w:r>
    </w:p>
    <w:p w14:paraId="78B640F2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/T_1825/Dtx3_1825.out</w:t>
      </w:r>
    </w:p>
    <w:p w14:paraId="02E6767C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/T_1985/Dtx3_1985.cod</w:t>
      </w:r>
    </w:p>
    <w:p w14:paraId="5E5C1C2E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/T_1985/Dtx3_1985.out</w:t>
      </w:r>
    </w:p>
    <w:p w14:paraId="0EB20634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/T_2305/Dtx3_2305.cod</w:t>
      </w:r>
    </w:p>
    <w:p w14:paraId="5EA4BC2D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/T_2305/Dtx3_2305.out</w:t>
      </w:r>
    </w:p>
    <w:p w14:paraId="70D3E888" w14:textId="77777777" w:rsidR="009B6D7C" w:rsidRPr="009B6D7C" w:rsidRDefault="009B6D7C" w:rsidP="009B6D7C">
      <w:pPr>
        <w:rPr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/T_2385/Dtx3_2385.cod</w:t>
      </w:r>
    </w:p>
    <w:p w14:paraId="7498E51D" w14:textId="0C8C8F9D" w:rsidR="00D30B35" w:rsidRPr="004574AD" w:rsidRDefault="009B6D7C" w:rsidP="009B6D7C">
      <w:pPr>
        <w:rPr>
          <w:bCs/>
          <w:noProof/>
          <w:sz w:val="28"/>
          <w:szCs w:val="28"/>
          <w:lang w:val="fr-CA"/>
        </w:rPr>
      </w:pPr>
      <w:r w:rsidRPr="009B6D7C">
        <w:rPr>
          <w:lang w:val="fr-CA"/>
        </w:rPr>
        <w:t>T/</w:t>
      </w:r>
      <w:proofErr w:type="spellStart"/>
      <w:r w:rsidRPr="009B6D7C">
        <w:rPr>
          <w:lang w:val="fr-CA"/>
        </w:rPr>
        <w:t>DTX_test_vectors</w:t>
      </w:r>
      <w:proofErr w:type="spellEnd"/>
      <w:r w:rsidRPr="009B6D7C">
        <w:rPr>
          <w:lang w:val="fr-CA"/>
        </w:rPr>
        <w:t>/T_2385/Dtx3_2385.out</w:t>
      </w:r>
    </w:p>
    <w:p w14:paraId="2F0C6C9D" w14:textId="35DA7F42" w:rsidR="00EA2E19" w:rsidRDefault="00EA2E19" w:rsidP="00D30B35">
      <w:pPr>
        <w:jc w:val="center"/>
        <w:rPr>
          <w:b/>
          <w:bCs/>
          <w:noProof/>
          <w:sz w:val="28"/>
          <w:szCs w:val="28"/>
        </w:rPr>
      </w:pPr>
      <w:r w:rsidRPr="00D77644">
        <w:rPr>
          <w:b/>
          <w:bCs/>
          <w:noProof/>
          <w:sz w:val="28"/>
          <w:szCs w:val="28"/>
        </w:rPr>
        <w:t xml:space="preserve">*** </w:t>
      </w:r>
      <w:r>
        <w:rPr>
          <w:b/>
          <w:bCs/>
          <w:noProof/>
          <w:sz w:val="28"/>
          <w:szCs w:val="28"/>
        </w:rPr>
        <w:t>End change 1</w:t>
      </w:r>
      <w:r w:rsidRPr="00D77644">
        <w:rPr>
          <w:b/>
          <w:bCs/>
          <w:noProof/>
          <w:sz w:val="28"/>
          <w:szCs w:val="28"/>
        </w:rPr>
        <w:t xml:space="preserve"> ***</w:t>
      </w:r>
    </w:p>
    <w:p w14:paraId="581B9190" w14:textId="77777777" w:rsidR="00DA44B5" w:rsidRDefault="00DA44B5" w:rsidP="00FE082A">
      <w:pPr>
        <w:rPr>
          <w:bCs/>
          <w:noProof/>
          <w:sz w:val="24"/>
          <w:szCs w:val="24"/>
        </w:rPr>
      </w:pPr>
    </w:p>
    <w:p w14:paraId="46C10A44" w14:textId="6781E0BE" w:rsidR="00250B6D" w:rsidRDefault="00250B6D" w:rsidP="00FE082A">
      <w:pPr>
        <w:rPr>
          <w:noProof/>
        </w:rPr>
      </w:pPr>
    </w:p>
    <w:sectPr w:rsidR="00250B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1E9B1" w14:textId="77777777" w:rsidR="00D84AE9" w:rsidRDefault="00D84AE9">
      <w:r>
        <w:separator/>
      </w:r>
    </w:p>
  </w:endnote>
  <w:endnote w:type="continuationSeparator" w:id="0">
    <w:p w14:paraId="499BE59C" w14:textId="77777777" w:rsidR="00D84AE9" w:rsidRDefault="00D84AE9">
      <w:r>
        <w:continuationSeparator/>
      </w:r>
    </w:p>
  </w:endnote>
  <w:endnote w:type="continuationNotice" w:id="1">
    <w:p w14:paraId="24A76AAB" w14:textId="77777777" w:rsidR="00380405" w:rsidRDefault="003804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EE3DB" w14:textId="77777777" w:rsidR="00D84AE9" w:rsidRDefault="00D84AE9">
      <w:r>
        <w:separator/>
      </w:r>
    </w:p>
  </w:footnote>
  <w:footnote w:type="continuationSeparator" w:id="0">
    <w:p w14:paraId="1CAC134E" w14:textId="77777777" w:rsidR="00D84AE9" w:rsidRDefault="00D84AE9">
      <w:r>
        <w:continuationSeparator/>
      </w:r>
    </w:p>
  </w:footnote>
  <w:footnote w:type="continuationNotice" w:id="1">
    <w:p w14:paraId="316A560F" w14:textId="77777777" w:rsidR="00380405" w:rsidRDefault="003804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207"/>
    <w:rsid w:val="0009273E"/>
    <w:rsid w:val="000A6394"/>
    <w:rsid w:val="000B7FED"/>
    <w:rsid w:val="000C038A"/>
    <w:rsid w:val="000C6598"/>
    <w:rsid w:val="000C6CA3"/>
    <w:rsid w:val="000D44B3"/>
    <w:rsid w:val="0011632F"/>
    <w:rsid w:val="001219A9"/>
    <w:rsid w:val="00145D43"/>
    <w:rsid w:val="001611C7"/>
    <w:rsid w:val="00192C46"/>
    <w:rsid w:val="00193CA9"/>
    <w:rsid w:val="001A08B3"/>
    <w:rsid w:val="001A63E3"/>
    <w:rsid w:val="001A7B60"/>
    <w:rsid w:val="001B52F0"/>
    <w:rsid w:val="001B7A65"/>
    <w:rsid w:val="001E41F3"/>
    <w:rsid w:val="00207108"/>
    <w:rsid w:val="00250B6D"/>
    <w:rsid w:val="0025692B"/>
    <w:rsid w:val="0026004D"/>
    <w:rsid w:val="00261FD5"/>
    <w:rsid w:val="002640DD"/>
    <w:rsid w:val="00275D12"/>
    <w:rsid w:val="00284FEB"/>
    <w:rsid w:val="002857DC"/>
    <w:rsid w:val="002860C4"/>
    <w:rsid w:val="002B5741"/>
    <w:rsid w:val="002E472E"/>
    <w:rsid w:val="00305409"/>
    <w:rsid w:val="00326116"/>
    <w:rsid w:val="003354A9"/>
    <w:rsid w:val="003451DF"/>
    <w:rsid w:val="003560D2"/>
    <w:rsid w:val="003609EF"/>
    <w:rsid w:val="0036231A"/>
    <w:rsid w:val="00374DD4"/>
    <w:rsid w:val="00380405"/>
    <w:rsid w:val="003E000C"/>
    <w:rsid w:val="003E1A36"/>
    <w:rsid w:val="003F0C3C"/>
    <w:rsid w:val="00410371"/>
    <w:rsid w:val="00420566"/>
    <w:rsid w:val="004242F1"/>
    <w:rsid w:val="00437B25"/>
    <w:rsid w:val="004574AD"/>
    <w:rsid w:val="004A70BD"/>
    <w:rsid w:val="004B75B7"/>
    <w:rsid w:val="005141D9"/>
    <w:rsid w:val="0051580D"/>
    <w:rsid w:val="005221BD"/>
    <w:rsid w:val="00523C98"/>
    <w:rsid w:val="00533338"/>
    <w:rsid w:val="00547111"/>
    <w:rsid w:val="005653A8"/>
    <w:rsid w:val="00592D74"/>
    <w:rsid w:val="005A30A9"/>
    <w:rsid w:val="005D4E1E"/>
    <w:rsid w:val="005E2C44"/>
    <w:rsid w:val="005E6502"/>
    <w:rsid w:val="00602103"/>
    <w:rsid w:val="00621188"/>
    <w:rsid w:val="006257ED"/>
    <w:rsid w:val="00625A16"/>
    <w:rsid w:val="0063012B"/>
    <w:rsid w:val="00630548"/>
    <w:rsid w:val="006477AB"/>
    <w:rsid w:val="00653DE4"/>
    <w:rsid w:val="00665C47"/>
    <w:rsid w:val="00690AED"/>
    <w:rsid w:val="00695808"/>
    <w:rsid w:val="006B46FB"/>
    <w:rsid w:val="006B6E2E"/>
    <w:rsid w:val="006E21FB"/>
    <w:rsid w:val="006F0EB0"/>
    <w:rsid w:val="0070410A"/>
    <w:rsid w:val="00741380"/>
    <w:rsid w:val="00792342"/>
    <w:rsid w:val="007977A8"/>
    <w:rsid w:val="007A76F7"/>
    <w:rsid w:val="007B03D1"/>
    <w:rsid w:val="007B512A"/>
    <w:rsid w:val="007C2097"/>
    <w:rsid w:val="007C78CB"/>
    <w:rsid w:val="007D6A07"/>
    <w:rsid w:val="007F7259"/>
    <w:rsid w:val="008040A8"/>
    <w:rsid w:val="008052AA"/>
    <w:rsid w:val="008279FA"/>
    <w:rsid w:val="008626E7"/>
    <w:rsid w:val="00870EE7"/>
    <w:rsid w:val="0088574A"/>
    <w:rsid w:val="008863B9"/>
    <w:rsid w:val="008A45A6"/>
    <w:rsid w:val="008A5CCF"/>
    <w:rsid w:val="008A7729"/>
    <w:rsid w:val="008D3CCC"/>
    <w:rsid w:val="008E30A9"/>
    <w:rsid w:val="008F3789"/>
    <w:rsid w:val="008F686C"/>
    <w:rsid w:val="009148DE"/>
    <w:rsid w:val="00941E30"/>
    <w:rsid w:val="00953436"/>
    <w:rsid w:val="009777D9"/>
    <w:rsid w:val="00991B88"/>
    <w:rsid w:val="009A5753"/>
    <w:rsid w:val="009A579D"/>
    <w:rsid w:val="009B69EF"/>
    <w:rsid w:val="009B6D7C"/>
    <w:rsid w:val="009E3297"/>
    <w:rsid w:val="009F734F"/>
    <w:rsid w:val="00A100AF"/>
    <w:rsid w:val="00A246B6"/>
    <w:rsid w:val="00A404CD"/>
    <w:rsid w:val="00A47E70"/>
    <w:rsid w:val="00A50CF0"/>
    <w:rsid w:val="00A7671C"/>
    <w:rsid w:val="00AA2CBC"/>
    <w:rsid w:val="00AB7149"/>
    <w:rsid w:val="00AC0D05"/>
    <w:rsid w:val="00AC1E5A"/>
    <w:rsid w:val="00AC5820"/>
    <w:rsid w:val="00AD1CD8"/>
    <w:rsid w:val="00AF0677"/>
    <w:rsid w:val="00B258BB"/>
    <w:rsid w:val="00B611BD"/>
    <w:rsid w:val="00B64D91"/>
    <w:rsid w:val="00B67B97"/>
    <w:rsid w:val="00B702D3"/>
    <w:rsid w:val="00B968C8"/>
    <w:rsid w:val="00BA3EC5"/>
    <w:rsid w:val="00BA51D9"/>
    <w:rsid w:val="00BB3863"/>
    <w:rsid w:val="00BB5DFC"/>
    <w:rsid w:val="00BD279D"/>
    <w:rsid w:val="00BD6BB8"/>
    <w:rsid w:val="00BE6A5F"/>
    <w:rsid w:val="00C14A7E"/>
    <w:rsid w:val="00C17BFD"/>
    <w:rsid w:val="00C23751"/>
    <w:rsid w:val="00C3236E"/>
    <w:rsid w:val="00C66BA2"/>
    <w:rsid w:val="00C870F6"/>
    <w:rsid w:val="00C95985"/>
    <w:rsid w:val="00C96ACA"/>
    <w:rsid w:val="00C97824"/>
    <w:rsid w:val="00CC5026"/>
    <w:rsid w:val="00CC68D0"/>
    <w:rsid w:val="00D03F9A"/>
    <w:rsid w:val="00D06D51"/>
    <w:rsid w:val="00D24991"/>
    <w:rsid w:val="00D30B35"/>
    <w:rsid w:val="00D41417"/>
    <w:rsid w:val="00D50255"/>
    <w:rsid w:val="00D66520"/>
    <w:rsid w:val="00D7567F"/>
    <w:rsid w:val="00D76F3F"/>
    <w:rsid w:val="00D84AE9"/>
    <w:rsid w:val="00DA44B5"/>
    <w:rsid w:val="00DE0922"/>
    <w:rsid w:val="00DE34CF"/>
    <w:rsid w:val="00DE3E63"/>
    <w:rsid w:val="00DE437E"/>
    <w:rsid w:val="00E13779"/>
    <w:rsid w:val="00E13F3D"/>
    <w:rsid w:val="00E21F5F"/>
    <w:rsid w:val="00E34898"/>
    <w:rsid w:val="00E51CB2"/>
    <w:rsid w:val="00EA1411"/>
    <w:rsid w:val="00EA2E19"/>
    <w:rsid w:val="00EB09B7"/>
    <w:rsid w:val="00ED6210"/>
    <w:rsid w:val="00EE7D7C"/>
    <w:rsid w:val="00F145AB"/>
    <w:rsid w:val="00F25D98"/>
    <w:rsid w:val="00F300FB"/>
    <w:rsid w:val="00F65FCC"/>
    <w:rsid w:val="00F82309"/>
    <w:rsid w:val="00F95FF3"/>
    <w:rsid w:val="00FB6386"/>
    <w:rsid w:val="00FD4D35"/>
    <w:rsid w:val="00FE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336</Words>
  <Characters>3080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Milan Jelinek</cp:lastModifiedBy>
  <cp:revision>29</cp:revision>
  <cp:lastPrinted>1900-01-01T05:00:00Z</cp:lastPrinted>
  <dcterms:created xsi:type="dcterms:W3CDTF">2023-02-10T20:12:00Z</dcterms:created>
  <dcterms:modified xsi:type="dcterms:W3CDTF">2023-02-13T21:14:00Z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